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DF70B" w14:textId="77777777" w:rsidR="00F75FA3" w:rsidRDefault="00F75FA3" w:rsidP="00F75F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POTARE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4DB2748" w14:textId="77777777" w:rsidR="00F75FA3" w:rsidRDefault="00F75FA3" w:rsidP="00F75F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Chippenham, Wiltshire. </w:t>
      </w:r>
    </w:p>
    <w:p w14:paraId="367EB72B" w14:textId="77777777" w:rsidR="00F75FA3" w:rsidRDefault="00F75FA3" w:rsidP="00F75FA3">
      <w:pPr>
        <w:rPr>
          <w:rFonts w:ascii="Times New Roman" w:hAnsi="Times New Roman" w:cs="Times New Roman"/>
        </w:rPr>
      </w:pPr>
    </w:p>
    <w:p w14:paraId="3645C76F" w14:textId="77777777" w:rsidR="00F75FA3" w:rsidRDefault="00F75FA3" w:rsidP="00F75FA3">
      <w:pPr>
        <w:rPr>
          <w:rFonts w:ascii="Times New Roman" w:hAnsi="Times New Roman" w:cs="Times New Roman"/>
        </w:rPr>
      </w:pPr>
    </w:p>
    <w:p w14:paraId="2E00CCDC" w14:textId="77777777" w:rsidR="00F75FA3" w:rsidRDefault="00F75FA3" w:rsidP="00F75F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Noreys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Brewar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6FBFDE19" w14:textId="77777777" w:rsidR="00F75FA3" w:rsidRDefault="00F75FA3" w:rsidP="00F75F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Pucklechurch, Gloucestershire(q.v.), Nicholas Unknown of </w:t>
      </w:r>
    </w:p>
    <w:p w14:paraId="2EB85E8B" w14:textId="77777777" w:rsidR="00F75FA3" w:rsidRDefault="00F75FA3" w:rsidP="00F75F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Gloucestershire(q.v.), William </w:t>
      </w:r>
      <w:proofErr w:type="spellStart"/>
      <w:r>
        <w:rPr>
          <w:rFonts w:ascii="Times New Roman" w:hAnsi="Times New Roman" w:cs="Times New Roman"/>
        </w:rPr>
        <w:t>Danyell</w:t>
      </w:r>
      <w:proofErr w:type="spellEnd"/>
      <w:r>
        <w:rPr>
          <w:rFonts w:ascii="Times New Roman" w:hAnsi="Times New Roman" w:cs="Times New Roman"/>
        </w:rPr>
        <w:t xml:space="preserve"> of Gloucestershire(q.v.), and </w:t>
      </w:r>
    </w:p>
    <w:p w14:paraId="720FBEE7" w14:textId="77777777" w:rsidR="00F75FA3" w:rsidRDefault="00F75FA3" w:rsidP="00F75F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Yefferey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Calne</w:t>
      </w:r>
      <w:proofErr w:type="spellEnd"/>
      <w:r>
        <w:rPr>
          <w:rFonts w:ascii="Times New Roman" w:hAnsi="Times New Roman" w:cs="Times New Roman"/>
        </w:rPr>
        <w:t>, Wiltshire(q.v.).</w:t>
      </w:r>
    </w:p>
    <w:p w14:paraId="611B9DE6" w14:textId="77777777" w:rsidR="00F75FA3" w:rsidRDefault="00F75FA3" w:rsidP="00F75F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B8575AA" w14:textId="77777777" w:rsidR="00F75FA3" w:rsidRDefault="00F75FA3" w:rsidP="00F75FA3">
      <w:pPr>
        <w:rPr>
          <w:rFonts w:ascii="Times New Roman" w:hAnsi="Times New Roman" w:cs="Times New Roman"/>
        </w:rPr>
      </w:pPr>
    </w:p>
    <w:p w14:paraId="49FFF74A" w14:textId="77777777" w:rsidR="00F75FA3" w:rsidRDefault="00F75FA3" w:rsidP="00F75FA3">
      <w:pPr>
        <w:rPr>
          <w:rFonts w:ascii="Times New Roman" w:hAnsi="Times New Roman" w:cs="Times New Roman"/>
        </w:rPr>
      </w:pPr>
    </w:p>
    <w:p w14:paraId="7BBEA786" w14:textId="77777777" w:rsidR="00F75FA3" w:rsidRDefault="00F75FA3" w:rsidP="00F75F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July 2018</w:t>
      </w:r>
    </w:p>
    <w:p w14:paraId="5C2DB11F" w14:textId="77777777" w:rsidR="006B2F86" w:rsidRPr="00E71FC3" w:rsidRDefault="00F75FA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81C3A" w14:textId="77777777" w:rsidR="00F75FA3" w:rsidRDefault="00F75FA3" w:rsidP="00E71FC3">
      <w:r>
        <w:separator/>
      </w:r>
    </w:p>
  </w:endnote>
  <w:endnote w:type="continuationSeparator" w:id="0">
    <w:p w14:paraId="0BF03675" w14:textId="77777777" w:rsidR="00F75FA3" w:rsidRDefault="00F75FA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F27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93D70" w14:textId="77777777" w:rsidR="00F75FA3" w:rsidRDefault="00F75FA3" w:rsidP="00E71FC3">
      <w:r>
        <w:separator/>
      </w:r>
    </w:p>
  </w:footnote>
  <w:footnote w:type="continuationSeparator" w:id="0">
    <w:p w14:paraId="2ABC6C5D" w14:textId="77777777" w:rsidR="00F75FA3" w:rsidRDefault="00F75FA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FA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FD036"/>
  <w15:chartTrackingRefBased/>
  <w15:docId w15:val="{F78F37A7-F937-4623-9358-37591E818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5FA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2018-09-01T18:44:00Z</dcterms:created>
  <dcterms:modified xsi:type="dcterms:W3CDTF">2018-09-01T18:45:00Z</dcterms:modified>
</cp:coreProperties>
</file>